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8CF8" w14:textId="7DE84655" w:rsidR="00222249" w:rsidRDefault="00222249" w:rsidP="002222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C3-250</w:t>
      </w:r>
      <w:r w:rsidR="009D6992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D0D045" w14:textId="77777777" w:rsidR="00222249" w:rsidRDefault="00222249" w:rsidP="002222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February, 2025</w:t>
      </w:r>
    </w:p>
    <w:p w14:paraId="68D2E086" w14:textId="77777777" w:rsidR="00222249" w:rsidRDefault="00222249" w:rsidP="00222249">
      <w:pPr>
        <w:pStyle w:val="CRCoverPage"/>
        <w:outlineLvl w:val="0"/>
        <w:rPr>
          <w:b/>
          <w:sz w:val="24"/>
        </w:rPr>
      </w:pPr>
    </w:p>
    <w:p w14:paraId="7CFC5F6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78E3D8E3" w14:textId="0961ABCB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E5A41">
        <w:rPr>
          <w:rFonts w:ascii="Arial" w:hAnsi="Arial" w:cs="Arial"/>
          <w:b/>
          <w:bCs/>
        </w:rPr>
        <w:t xml:space="preserve">Spatial Anchor management service </w:t>
      </w:r>
      <w:r w:rsidR="007E435E">
        <w:rPr>
          <w:rFonts w:ascii="Arial" w:hAnsi="Arial" w:cs="Arial"/>
          <w:b/>
          <w:bCs/>
        </w:rPr>
        <w:t xml:space="preserve">OpenAPI </w:t>
      </w:r>
    </w:p>
    <w:p w14:paraId="580475C6" w14:textId="4FE3691F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29.437 </w:t>
      </w:r>
      <w:r w:rsidR="0062228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.0.0</w:t>
      </w:r>
    </w:p>
    <w:p w14:paraId="3E2709C4" w14:textId="1F2E3EB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2289">
        <w:rPr>
          <w:rFonts w:ascii="Arial" w:hAnsi="Arial" w:cs="Arial"/>
          <w:b/>
          <w:bCs/>
          <w:lang w:val="en-US"/>
        </w:rPr>
        <w:t>19.42</w:t>
      </w:r>
    </w:p>
    <w:p w14:paraId="7AAE801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73DA2E" w14:textId="77777777" w:rsidR="00222249" w:rsidRDefault="00222249" w:rsidP="002222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85CDA2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E2E9F29" w14:textId="23F37A16" w:rsidR="00222249" w:rsidRDefault="00222249" w:rsidP="00222249">
      <w:pPr>
        <w:rPr>
          <w:lang w:val="en-US"/>
        </w:rPr>
      </w:pPr>
      <w:r w:rsidRPr="006E5A41">
        <w:t xml:space="preserve">Spatial Anchor </w:t>
      </w:r>
      <w:r w:rsidR="00C01D3D">
        <w:t xml:space="preserve">Management </w:t>
      </w:r>
      <w:r>
        <w:t xml:space="preserve">service </w:t>
      </w:r>
      <w:proofErr w:type="spellStart"/>
      <w:r w:rsidR="00C01D3D">
        <w:t>openAPI</w:t>
      </w:r>
      <w:proofErr w:type="spellEnd"/>
    </w:p>
    <w:p w14:paraId="6D9CC388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20617DE" w14:textId="6253E4FC" w:rsidR="00222249" w:rsidRDefault="00222249" w:rsidP="00222249">
      <w:pPr>
        <w:rPr>
          <w:lang w:val="en-US"/>
        </w:rPr>
      </w:pPr>
      <w:r w:rsidRPr="006E5A41">
        <w:t>As TS 23.437</w:t>
      </w:r>
      <w:r w:rsidR="00622289">
        <w:t xml:space="preserve"> clause 8.3</w:t>
      </w:r>
      <w:r w:rsidRPr="006E5A41">
        <w:t xml:space="preserve"> introduces the spatial anchor service using SEAL architecture</w:t>
      </w:r>
      <w:r>
        <w:t>.</w:t>
      </w:r>
      <w:r w:rsidR="00C01D3D">
        <w:t xml:space="preserve"> The OpenAPI definition must be added.</w:t>
      </w:r>
    </w:p>
    <w:p w14:paraId="2ECE6303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EB928E1" w14:textId="77777777" w:rsidR="00222249" w:rsidRDefault="00222249" w:rsidP="00222249">
      <w:pPr>
        <w:rPr>
          <w:lang w:val="en-US"/>
        </w:rPr>
      </w:pPr>
      <w:r>
        <w:rPr>
          <w:noProof/>
        </w:rPr>
        <w:t>There is a gap between Stage 2 and stage 3 in terms of Spatial anchor management</w:t>
      </w:r>
    </w:p>
    <w:p w14:paraId="606221D1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FB84637" w14:textId="41321B4A" w:rsidR="00222249" w:rsidRDefault="00222249" w:rsidP="00222249">
      <w:pPr>
        <w:rPr>
          <w:lang w:val="en-US"/>
        </w:rPr>
      </w:pPr>
      <w:r>
        <w:rPr>
          <w:lang w:val="en-US"/>
        </w:rPr>
        <w:t xml:space="preserve">It is proposed to agree the following changes to 3GPP TS 29.437 </w:t>
      </w:r>
      <w:r w:rsidR="00622289">
        <w:rPr>
          <w:lang w:val="en-US"/>
        </w:rPr>
        <w:t>0</w:t>
      </w:r>
      <w:r>
        <w:rPr>
          <w:lang w:val="en-US"/>
        </w:rPr>
        <w:t>.0.0</w:t>
      </w:r>
    </w:p>
    <w:p w14:paraId="4B6A660D" w14:textId="77777777" w:rsidR="00222249" w:rsidRDefault="00222249" w:rsidP="00222249">
      <w:pPr>
        <w:pBdr>
          <w:bottom w:val="single" w:sz="12" w:space="1" w:color="auto"/>
        </w:pBdr>
        <w:rPr>
          <w:lang w:val="en-US"/>
        </w:rPr>
      </w:pPr>
    </w:p>
    <w:p w14:paraId="04AEBE0A" w14:textId="5B863911" w:rsidR="00C01D3D" w:rsidRDefault="00C01D3D">
      <w:pPr>
        <w:spacing w:after="0"/>
      </w:pPr>
      <w:r>
        <w:br w:type="page"/>
      </w:r>
    </w:p>
    <w:p w14:paraId="0AF92B4B" w14:textId="77777777" w:rsidR="00C01D3D" w:rsidRPr="00E76A23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3FE8E27" w14:textId="061899D9" w:rsidR="00C01D3D" w:rsidRPr="007C1AFD" w:rsidRDefault="00C01D3D" w:rsidP="00C01D3D">
      <w:pPr>
        <w:pStyle w:val="Heading1"/>
      </w:pPr>
      <w:bookmarkStart w:id="0" w:name="_Toc162006959"/>
      <w:bookmarkStart w:id="1" w:name="_Toc168480184"/>
      <w:bookmarkStart w:id="2" w:name="_Toc170159815"/>
      <w:bookmarkStart w:id="3" w:name="_Toc175827818"/>
      <w:r w:rsidRPr="007C1AFD">
        <w:t>A.</w:t>
      </w:r>
      <w:r w:rsidR="00622289">
        <w:t>1</w:t>
      </w:r>
      <w:r w:rsidRPr="007C1AFD">
        <w:tab/>
      </w:r>
      <w:proofErr w:type="spellStart"/>
      <w:r>
        <w:t>SS_SAn_SpatialAnchorManagement</w:t>
      </w:r>
      <w:proofErr w:type="spellEnd"/>
      <w:r>
        <w:t xml:space="preserve"> API</w:t>
      </w:r>
      <w:bookmarkEnd w:id="0"/>
      <w:bookmarkEnd w:id="1"/>
      <w:bookmarkEnd w:id="2"/>
      <w:bookmarkEnd w:id="3"/>
    </w:p>
    <w:p w14:paraId="76D046F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proofErr w:type="spellStart"/>
      <w:r w:rsidRPr="00125579">
        <w:rPr>
          <w:rFonts w:ascii="Courier New" w:hAnsi="Courier New" w:cs="Courier New"/>
          <w:sz w:val="16"/>
          <w:szCs w:val="16"/>
        </w:rPr>
        <w:t>openapi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 3.0.0</w:t>
      </w:r>
    </w:p>
    <w:p w14:paraId="2F3EA96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11F689A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>info:</w:t>
      </w:r>
    </w:p>
    <w:p w14:paraId="3A0B70F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title: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SS_SAn_Management</w:t>
      </w:r>
      <w:proofErr w:type="spellEnd"/>
    </w:p>
    <w:p w14:paraId="63FA388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description: |</w:t>
      </w:r>
    </w:p>
    <w:p w14:paraId="1158849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API for Spatial Anchor Management Service.  </w:t>
      </w:r>
    </w:p>
    <w:p w14:paraId="0BE369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r w:rsidRPr="00125579">
        <w:rPr>
          <w:rFonts w:ascii="Tahoma" w:hAnsi="Tahoma" w:cs="Tahoma"/>
          <w:sz w:val="16"/>
          <w:szCs w:val="16"/>
        </w:rPr>
        <w:t>�</w:t>
      </w:r>
      <w:r w:rsidRPr="00125579">
        <w:rPr>
          <w:rFonts w:ascii="Courier New" w:hAnsi="Courier New" w:cs="Courier New"/>
          <w:sz w:val="16"/>
          <w:szCs w:val="16"/>
        </w:rPr>
        <w:t xml:space="preserve"> 2025, 3GPP Organizational Partners (ARIB, ATIS, CCSA, ETSI, TSDSI, TTA, TTC).  </w:t>
      </w:r>
    </w:p>
    <w:p w14:paraId="2E3FFE2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680670F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version: "1.0.0-alpha.1"</w:t>
      </w:r>
    </w:p>
    <w:p w14:paraId="5A27A5A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3E0B5BF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proofErr w:type="spellStart"/>
      <w:r w:rsidRPr="00125579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4D44AE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description: &gt;</w:t>
      </w:r>
    </w:p>
    <w:p w14:paraId="6F4A6BE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3GPP TS 29.549 V19.0.0 Service Enabler Architecture Layer for Verticals (SEAL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1519D9D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Application Programming Interface (API) specification; Stage 3. Ref TS 23.437</w:t>
      </w:r>
    </w:p>
    <w:p w14:paraId="1BC759B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url: https://www.3gpp.org/ftp/Specs/archive/29_series/29.549/</w:t>
      </w:r>
    </w:p>
    <w:p w14:paraId="49CA5D7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73703B6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>security:</w:t>
      </w:r>
    </w:p>
    <w:p w14:paraId="33A2C4F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- {}</w:t>
      </w:r>
    </w:p>
    <w:p w14:paraId="066B119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- oAuth2ClientCredentials: []</w:t>
      </w:r>
    </w:p>
    <w:p w14:paraId="548DDFB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61CC228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>servers:</w:t>
      </w:r>
    </w:p>
    <w:p w14:paraId="6F54A37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- url: '{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apiRoot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}/ss-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-management/v1'</w:t>
      </w:r>
    </w:p>
    <w:p w14:paraId="1D0F64E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variables:</w:t>
      </w:r>
    </w:p>
    <w:p w14:paraId="729E713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apiRoot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36B3F6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 https://example.com</w:t>
      </w:r>
    </w:p>
    <w:p w14:paraId="046B166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description: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apiRoot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as defined in clause 6.5 of 3GPP TS 29.549</w:t>
      </w:r>
    </w:p>
    <w:p w14:paraId="1B48113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36C8441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>paths:</w:t>
      </w:r>
    </w:p>
    <w:p w14:paraId="3BE9F90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/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spatial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>-anchors:</w:t>
      </w:r>
    </w:p>
    <w:p w14:paraId="1A03825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post:</w:t>
      </w:r>
    </w:p>
    <w:p w14:paraId="13AC4D0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Create Spatial Anchors</w:t>
      </w:r>
    </w:p>
    <w:p w14:paraId="5413BDF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createSpatialAnchor</w:t>
      </w:r>
      <w:proofErr w:type="spellEnd"/>
    </w:p>
    <w:p w14:paraId="146B7DF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7ACBCF9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SEAL Spatial Anchor Creation (Collection)</w:t>
      </w:r>
    </w:p>
    <w:p w14:paraId="77E76E1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requestBody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476E54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6046EA4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content:</w:t>
      </w:r>
    </w:p>
    <w:p w14:paraId="1B96679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410850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schema:</w:t>
      </w:r>
    </w:p>
    <w:p w14:paraId="38CC962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SACreateReq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1BA9B8A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591EA28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'201':</w:t>
      </w:r>
    </w:p>
    <w:p w14:paraId="074D310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75E2D7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Successfully created spatial anchors and the list of </w:t>
      </w:r>
    </w:p>
    <w:p w14:paraId="3303CF6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the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created spatial anchor IDs are sent in response.</w:t>
      </w:r>
    </w:p>
    <w:p w14:paraId="3437943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533D722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751CF4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188AF4E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25E2D8E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0AA6ECB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40D4963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3694162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6A236D6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6C29C77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19D5E40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3D9A3C4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6108730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1C317C3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3177AF1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5785B08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3ED2A98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32BD67A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273DFE1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104A317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'TS29122_CommonData.yaml#/components/responses/500'</w:t>
      </w:r>
    </w:p>
    <w:p w14:paraId="095986E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4A98A3A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5CCC35A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21335A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4A10A86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7C18B78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lastRenderedPageBreak/>
        <w:t xml:space="preserve">  /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spatial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>-anchors/discover:</w:t>
      </w:r>
    </w:p>
    <w:p w14:paraId="5B44AC0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post:</w:t>
      </w:r>
    </w:p>
    <w:p w14:paraId="74884C3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Discover Spatial Anchors</w:t>
      </w:r>
    </w:p>
    <w:p w14:paraId="2BE0418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discoverSpatialAnchor</w:t>
      </w:r>
      <w:proofErr w:type="spellEnd"/>
    </w:p>
    <w:p w14:paraId="553FB65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0842BB3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SEAL Spatial Anchor Discovery (Collection)</w:t>
      </w:r>
    </w:p>
    <w:p w14:paraId="0315DD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requestBody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8D645D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4F41C4D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content:</w:t>
      </w:r>
    </w:p>
    <w:p w14:paraId="2929290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B17988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schema:</w:t>
      </w:r>
    </w:p>
    <w:p w14:paraId="4342781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SADiscoveryReq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6805BB0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3EE60AD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'200':</w:t>
      </w:r>
    </w:p>
    <w:p w14:paraId="1A3A8C2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List of discovered spatial anchors</w:t>
      </w:r>
    </w:p>
    <w:p w14:paraId="531FC14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0445DBF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71373A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1048DC5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SADiscoveryResp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56397CB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7672A8D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27C4F01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493B790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099FA1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4BFA9AB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680E900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11B97C0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13D7AD3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541D42A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01926CB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69625C5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7D7E1D1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6A30228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53AA517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48041EB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$ref: 'TS29122_CommonData.yaml#/components/responses/500'</w:t>
      </w:r>
    </w:p>
    <w:p w14:paraId="611A4BA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48D65B2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6274CF0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3637E94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19FE4F6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4C38AB6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/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spatial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>-anchors/{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}:</w:t>
      </w:r>
    </w:p>
    <w:p w14:paraId="3514AD3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</w:t>
      </w:r>
    </w:p>
    <w:p w14:paraId="754506A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get:</w:t>
      </w:r>
    </w:p>
    <w:p w14:paraId="741DAE1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Retrieve '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 parameters</w:t>
      </w:r>
    </w:p>
    <w:p w14:paraId="31AD0F8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RetrieveSpatialAnchor</w:t>
      </w:r>
      <w:proofErr w:type="spellEnd"/>
    </w:p>
    <w:p w14:paraId="5738D60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3A76ADC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Individual SEAL Spatial Anchor Operations (Document)</w:t>
      </w:r>
    </w:p>
    <w:p w14:paraId="75F61EE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parameters:</w:t>
      </w:r>
    </w:p>
    <w:p w14:paraId="7E0BB1A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- name: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</w:p>
    <w:p w14:paraId="21AAF65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in: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 xml:space="preserve"> path</w:t>
      </w:r>
    </w:p>
    <w:p w14:paraId="36BA052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description: &gt;</w:t>
      </w:r>
    </w:p>
    <w:p w14:paraId="1964B24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Represents the Individual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resource.</w:t>
      </w:r>
    </w:p>
    <w:p w14:paraId="471883C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1284E47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schema:</w:t>
      </w:r>
    </w:p>
    <w:p w14:paraId="0F3D0A9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3CBEB2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</w:t>
      </w:r>
    </w:p>
    <w:p w14:paraId="31099FD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594514E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'200':</w:t>
      </w:r>
    </w:p>
    <w:p w14:paraId="4A3FC50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Successfully fetched the '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 details</w:t>
      </w:r>
    </w:p>
    <w:p w14:paraId="0B77431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79567CA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5F84F8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220FF7D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59A3A8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7671115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6AB334C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77FCD85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3A053D5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760F905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4E205F7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4AFB7C1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2CD4AE7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7634D2F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638ECE4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788C9DF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4594BF3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767924C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2083F6A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019A25E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lastRenderedPageBreak/>
        <w:t xml:space="preserve">           $ref: 'TS29122_CommonData.yaml#/components/responses/500'</w:t>
      </w:r>
    </w:p>
    <w:p w14:paraId="11ADFD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5ADBEEC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42654D2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434CEFE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799CA0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08BF727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patch:</w:t>
      </w:r>
    </w:p>
    <w:p w14:paraId="3396D85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Update '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 parameters</w:t>
      </w:r>
    </w:p>
    <w:p w14:paraId="3CF608F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updateSpatialAnchor</w:t>
      </w:r>
      <w:proofErr w:type="spellEnd"/>
    </w:p>
    <w:p w14:paraId="45C2247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43FE19C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Individual SEAL Spatial Anchor Operations (Document)</w:t>
      </w:r>
    </w:p>
    <w:p w14:paraId="062F259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parameters:</w:t>
      </w:r>
    </w:p>
    <w:p w14:paraId="59C1938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- name: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</w:p>
    <w:p w14:paraId="7244958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in: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 xml:space="preserve"> path</w:t>
      </w:r>
    </w:p>
    <w:p w14:paraId="4C2A2C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description: &gt;</w:t>
      </w:r>
    </w:p>
    <w:p w14:paraId="08F3276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Represents the Individual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resource.</w:t>
      </w:r>
    </w:p>
    <w:p w14:paraId="733C27B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65CC43E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schema:</w:t>
      </w:r>
    </w:p>
    <w:p w14:paraId="685636E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E85466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requestBody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9EA113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53A34F3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content:</w:t>
      </w:r>
    </w:p>
    <w:p w14:paraId="3B238BF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DBE1E8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schema:</w:t>
      </w:r>
    </w:p>
    <w:p w14:paraId="61A72FE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SAUpdateReq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65E4EC6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1A4F376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'200':</w:t>
      </w:r>
    </w:p>
    <w:p w14:paraId="6C0DB63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Successfully updated the spatial anchor</w:t>
      </w:r>
    </w:p>
    <w:p w14:paraId="651484F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5F3D027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294852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56C598B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758073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5BC8D4F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429FCFD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07F5547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69B5CED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7ECBF83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71FF7E4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719D1BB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333D7AA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58960DB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0F97F04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52EAB23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10C46FB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5AFF1AC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07B3D0F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18653B5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$ref: 'TS29122_CommonData.yaml#/components/responses/500'</w:t>
      </w:r>
    </w:p>
    <w:p w14:paraId="7EA1A89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1ACD36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4DA7BC5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36F08C0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4538B42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2B63D3D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2FC2EE9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put:</w:t>
      </w:r>
    </w:p>
    <w:p w14:paraId="644810F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Replace '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 parameters</w:t>
      </w:r>
    </w:p>
    <w:p w14:paraId="3BC0969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replaceSpatialAnchor</w:t>
      </w:r>
      <w:proofErr w:type="spellEnd"/>
    </w:p>
    <w:p w14:paraId="665E398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47D1067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Individual SEAL Spatial Anchor Operations (Document)</w:t>
      </w:r>
    </w:p>
    <w:p w14:paraId="38F2060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parameters:</w:t>
      </w:r>
    </w:p>
    <w:p w14:paraId="37DF267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- name: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</w:p>
    <w:p w14:paraId="06D3AC3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in: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 xml:space="preserve"> path</w:t>
      </w:r>
    </w:p>
    <w:p w14:paraId="0181FBD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description: &gt;</w:t>
      </w:r>
    </w:p>
    <w:p w14:paraId="72A8373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Represents the Individual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resource.</w:t>
      </w:r>
    </w:p>
    <w:p w14:paraId="3A5BCC7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6EC0DF1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schema:</w:t>
      </w:r>
    </w:p>
    <w:p w14:paraId="783BE6C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D111D5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requestBody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4A02DC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1008556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content:</w:t>
      </w:r>
    </w:p>
    <w:p w14:paraId="2AC20A4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111B4F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schema:</w:t>
      </w:r>
    </w:p>
    <w:p w14:paraId="4F5839C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SAUpdateReq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06AD5D3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43DEADC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'200':</w:t>
      </w:r>
    </w:p>
    <w:p w14:paraId="50BC684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Successfully updated the spatial anchor</w:t>
      </w:r>
    </w:p>
    <w:p w14:paraId="66F866B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62898A4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18A425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lastRenderedPageBreak/>
        <w:t xml:space="preserve">              schema:</w:t>
      </w:r>
    </w:p>
    <w:p w14:paraId="40201C8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2AF3833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5AFCDD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31C3698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30B5537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374FBEC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09564A6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4E72470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111B0AE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557DADA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517B13C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79B21FF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418137C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15466AB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4978037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1C2A773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242BC07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$ref: 'TS29122_CommonData.yaml#/components/responses/500'</w:t>
      </w:r>
    </w:p>
    <w:p w14:paraId="3D84308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1346C94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1DA50DB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600B627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2FCE6D2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1D3DD11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delete:</w:t>
      </w:r>
    </w:p>
    <w:p w14:paraId="678B8FC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summary: Delete the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from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server</w:t>
      </w:r>
    </w:p>
    <w:p w14:paraId="7018EF5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deleteSpatialAnchor</w:t>
      </w:r>
      <w:proofErr w:type="spellEnd"/>
    </w:p>
    <w:p w14:paraId="07A288B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tags:</w:t>
      </w:r>
    </w:p>
    <w:p w14:paraId="0164940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Individual SEAL Spatial Anchor Operations (Document)</w:t>
      </w:r>
    </w:p>
    <w:p w14:paraId="0A9084F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parameters:</w:t>
      </w:r>
    </w:p>
    <w:p w14:paraId="65492A0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- name: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</w:p>
    <w:p w14:paraId="42DE4C6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125579">
        <w:rPr>
          <w:rFonts w:ascii="Courier New" w:hAnsi="Courier New" w:cs="Courier New"/>
          <w:sz w:val="16"/>
          <w:szCs w:val="16"/>
        </w:rPr>
        <w:t>in:</w:t>
      </w:r>
      <w:proofErr w:type="gramEnd"/>
      <w:r w:rsidRPr="00125579">
        <w:rPr>
          <w:rFonts w:ascii="Courier New" w:hAnsi="Courier New" w:cs="Courier New"/>
          <w:sz w:val="16"/>
          <w:szCs w:val="16"/>
        </w:rPr>
        <w:t xml:space="preserve"> path</w:t>
      </w:r>
    </w:p>
    <w:p w14:paraId="65253B1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description: &gt;</w:t>
      </w:r>
    </w:p>
    <w:p w14:paraId="6058EC5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Represents the Individual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resource.</w:t>
      </w:r>
    </w:p>
    <w:p w14:paraId="4E6FE9F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required: true</w:t>
      </w:r>
    </w:p>
    <w:p w14:paraId="3670C96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schema:</w:t>
      </w:r>
    </w:p>
    <w:p w14:paraId="1FEB789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77E229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responses:</w:t>
      </w:r>
    </w:p>
    <w:p w14:paraId="2D016CE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'200':</w:t>
      </w:r>
    </w:p>
    <w:p w14:paraId="2ABC557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1627141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Successfully deleted </w:t>
      </w:r>
    </w:p>
    <w:p w14:paraId="74398A3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5E7963F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json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1FC9C8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030D977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3B77D77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'307':</w:t>
      </w:r>
    </w:p>
    <w:p w14:paraId="7F90DA8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'TS29122_CommonData.yaml#/components/responses/307'</w:t>
      </w:r>
    </w:p>
    <w:p w14:paraId="731C3AA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'308':</w:t>
      </w:r>
    </w:p>
    <w:p w14:paraId="1D0392D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'TS29122_CommonData.yaml#/components/responses/308'</w:t>
      </w:r>
    </w:p>
    <w:p w14:paraId="2D25A23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'400':</w:t>
      </w:r>
    </w:p>
    <w:p w14:paraId="17CCFCD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'TS29122_CommonData.yaml#/components/responses/400'</w:t>
      </w:r>
    </w:p>
    <w:p w14:paraId="2E0C63F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'401':</w:t>
      </w:r>
    </w:p>
    <w:p w14:paraId="2C6342B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'TS29122_CommonData.yaml#/components/responses/401'</w:t>
      </w:r>
    </w:p>
    <w:p w14:paraId="7702128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'403':</w:t>
      </w:r>
    </w:p>
    <w:p w14:paraId="258CE46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'TS29122_CommonData.yaml#/components/responses/403'</w:t>
      </w:r>
    </w:p>
    <w:p w14:paraId="292277D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'404':</w:t>
      </w:r>
    </w:p>
    <w:p w14:paraId="2A5B5C3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'TS29122_CommonData.yaml#/components/responses/404'</w:t>
      </w:r>
    </w:p>
    <w:p w14:paraId="0DECF11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'429':</w:t>
      </w:r>
    </w:p>
    <w:p w14:paraId="55EA9E2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'TS29122_CommonData.yaml#/components/responses/429'</w:t>
      </w:r>
    </w:p>
    <w:p w14:paraId="24C330D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'500':</w:t>
      </w:r>
    </w:p>
    <w:p w14:paraId="6F3571A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$ref: 'TS29122_CommonData.yaml#/components/responses/500'</w:t>
      </w:r>
    </w:p>
    <w:p w14:paraId="70572EA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'503':</w:t>
      </w:r>
    </w:p>
    <w:p w14:paraId="5BA57BA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'TS29122_CommonData.yaml#/components/responses/503'</w:t>
      </w:r>
    </w:p>
    <w:p w14:paraId="7686B9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default:</w:t>
      </w:r>
    </w:p>
    <w:p w14:paraId="297E7DF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'TS29122_CommonData.yaml#/components/responses/default'</w:t>
      </w:r>
    </w:p>
    <w:p w14:paraId="74B2FD7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</w:t>
      </w:r>
    </w:p>
    <w:p w14:paraId="11B19EF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>components:</w:t>
      </w:r>
    </w:p>
    <w:p w14:paraId="662B0A5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</w:p>
    <w:p w14:paraId="1C39A64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schemas:</w:t>
      </w:r>
    </w:p>
    <w:p w14:paraId="6AAD658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191D0DE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type: array</w:t>
      </w:r>
    </w:p>
    <w:p w14:paraId="0AAAA47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items:</w:t>
      </w:r>
    </w:p>
    <w:p w14:paraId="4F75463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type: object</w:t>
      </w:r>
    </w:p>
    <w:p w14:paraId="6114BBD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required:</w:t>
      </w:r>
    </w:p>
    <w:p w14:paraId="737843C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- position</w:t>
      </w:r>
    </w:p>
    <w:p w14:paraId="67CE48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properties:</w:t>
      </w:r>
    </w:p>
    <w:p w14:paraId="6FB94FD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33829E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0CACF55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position:</w:t>
      </w:r>
    </w:p>
    <w:p w14:paraId="624BC8D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anyOf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1064C49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-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SpatialCoordinates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04D6783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-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SpatialMapPosition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32CEF25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serviceArea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8346A1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1DD7F1A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accessControlRules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05EEEC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54FA66C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spatialAnchorSpecInfo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547075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30F16B4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38AE228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VALServiceInfo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B6F0EF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type: object</w:t>
      </w:r>
    </w:p>
    <w:p w14:paraId="3E9E4B5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required:</w:t>
      </w:r>
    </w:p>
    <w:p w14:paraId="59BC02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serviceId</w:t>
      </w:r>
      <w:proofErr w:type="spellEnd"/>
    </w:p>
    <w:p w14:paraId="1CAFF27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serviceEndpoint</w:t>
      </w:r>
      <w:proofErr w:type="spellEnd"/>
    </w:p>
    <w:p w14:paraId="24F5EAE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properties:</w:t>
      </w:r>
    </w:p>
    <w:p w14:paraId="09410BF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1F75B69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01EB666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serviceEndpoint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EC3335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6195488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serviceConnInfo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70B5AA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49A2623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</w:t>
      </w:r>
    </w:p>
    <w:p w14:paraId="759E706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ReqIDSecurities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A4B27D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type: object</w:t>
      </w:r>
    </w:p>
    <w:p w14:paraId="10451A4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required:</w:t>
      </w:r>
    </w:p>
    <w:p w14:paraId="460E238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requestorId</w:t>
      </w:r>
      <w:proofErr w:type="spellEnd"/>
    </w:p>
    <w:p w14:paraId="2776F1E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securityCredentials</w:t>
      </w:r>
      <w:proofErr w:type="spellEnd"/>
    </w:p>
    <w:p w14:paraId="192AF34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properties:</w:t>
      </w:r>
    </w:p>
    <w:p w14:paraId="1FC4964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requestorId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3C622A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732CE42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securityCredentials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1C393A1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5A76EF8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 </w:t>
      </w:r>
    </w:p>
    <w:p w14:paraId="1FD0FAF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SAUpdateReq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F37E00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description: Represents the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SAupdate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request.</w:t>
      </w:r>
    </w:p>
    <w:p w14:paraId="0D99EBF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4FD6B5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690CE7C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</w:p>
    <w:p w14:paraId="2F2506C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valservinfo</w:t>
      </w:r>
      <w:proofErr w:type="spellEnd"/>
    </w:p>
    <w:p w14:paraId="3A81C45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</w:p>
    <w:p w14:paraId="1F55A1A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3278D6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F67E34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ReqIDSecurities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1F86421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CA1D0B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VALServiceInfo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66D0889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915FFB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0C002C6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7DB36CB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675E7C6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SADiscoveryResp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ED73FA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description: Represents the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SAupdate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request.</w:t>
      </w:r>
    </w:p>
    <w:p w14:paraId="12B2BBE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DDF172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2893B7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5BC2D5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VALServiceInfo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1F23160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011CF3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6646FFF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</w:t>
      </w:r>
    </w:p>
    <w:p w14:paraId="4CD68D2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SACreateReq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DF21CF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description: Represents the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SACreate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request.</w:t>
      </w:r>
    </w:p>
    <w:p w14:paraId="2C4EC72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53A708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0DFB59E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</w:p>
    <w:p w14:paraId="7EB41C7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valservinfo</w:t>
      </w:r>
      <w:proofErr w:type="spellEnd"/>
    </w:p>
    <w:p w14:paraId="5EB4507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</w:p>
    <w:p w14:paraId="467F428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B287E2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B7C65B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ReqIDSecurities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6E5755F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789534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VALServiceInfo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5A4C71F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1BD83F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' </w:t>
      </w:r>
    </w:p>
    <w:p w14:paraId="1E7BCBF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</w:p>
    <w:p w14:paraId="0E4D39B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DiscoveryFilters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3AB2F8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type: array</w:t>
      </w:r>
    </w:p>
    <w:p w14:paraId="194AAA3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items:</w:t>
      </w:r>
    </w:p>
    <w:p w14:paraId="607153A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76A30CA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lastRenderedPageBreak/>
        <w:t xml:space="preserve">        properties:</w:t>
      </w:r>
    </w:p>
    <w:p w14:paraId="682A2EF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areaOfInterest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558F67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30F46F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C53342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0F05B91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99B05F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type: array</w:t>
      </w:r>
    </w:p>
    <w:p w14:paraId="7B40C7A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items:</w:t>
      </w:r>
    </w:p>
    <w:p w14:paraId="7F38DD6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type: string</w:t>
      </w:r>
    </w:p>
    <w:p w14:paraId="4391F8F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5208885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SpatialMapPosition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2C62B04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type: array</w:t>
      </w:r>
    </w:p>
    <w:p w14:paraId="611111EB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items:</w:t>
      </w:r>
    </w:p>
    <w:p w14:paraId="66E94FD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1FA7F0E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08D1779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spatialMapId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6E5424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042D868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spatialMapLayerIds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18DA00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array</w:t>
      </w:r>
    </w:p>
    <w:p w14:paraId="11405FD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items:</w:t>
      </w:r>
    </w:p>
    <w:p w14:paraId="6DA8AEC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B4566D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localizationInfo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08878E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SpatialCoordinates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7E93853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</w:t>
      </w:r>
    </w:p>
    <w:p w14:paraId="7C6B8C5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44F4BAE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SADiscoveryReq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BB31824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description: Represents the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SADiscovery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 xml:space="preserve"> request.</w:t>
      </w:r>
    </w:p>
    <w:p w14:paraId="20B2105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type: object</w:t>
      </w:r>
    </w:p>
    <w:p w14:paraId="6A28DB59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required:</w:t>
      </w:r>
    </w:p>
    <w:p w14:paraId="3C73E31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</w:p>
    <w:p w14:paraId="44DAAEB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properties:</w:t>
      </w:r>
    </w:p>
    <w:p w14:paraId="146D440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3ED8689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ReqIDSecurities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0F310F5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valClientId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82770E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C23FD8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discoveryFilters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1BC1FE2F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$ref: '#/components/schemas/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DiscoveryFilters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'</w:t>
      </w:r>
    </w:p>
    <w:p w14:paraId="7C41184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</w:t>
      </w:r>
    </w:p>
    <w:p w14:paraId="684C64E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5C701E6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type: array</w:t>
      </w:r>
    </w:p>
    <w:p w14:paraId="4EA0BF8D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items:</w:t>
      </w:r>
    </w:p>
    <w:p w14:paraId="07E16CC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6E15C42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124A0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spatialAnchorID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CADF9BA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string </w:t>
      </w:r>
    </w:p>
    <w:p w14:paraId="19524DF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05856D6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SpatialCoordinates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6AC1A64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type: object</w:t>
      </w:r>
    </w:p>
    <w:p w14:paraId="2215110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D3A9FC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type: object</w:t>
      </w:r>
    </w:p>
    <w:p w14:paraId="6D100FD2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properties:</w:t>
      </w:r>
    </w:p>
    <w:p w14:paraId="1C3BE18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xcordinate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047C3CC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type: number</w:t>
      </w:r>
    </w:p>
    <w:p w14:paraId="1C2F3517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ycordinate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5A146DE0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type: number</w:t>
      </w:r>
    </w:p>
    <w:p w14:paraId="5CC7FEE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zcordinate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7F8A6CD5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type: number</w:t>
      </w:r>
    </w:p>
    <w:p w14:paraId="7C7E18D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     </w:t>
      </w:r>
    </w:p>
    <w:p w14:paraId="0C8B0A6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securitySchemes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4D1BE53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oAuth2ClientCredentials:</w:t>
      </w:r>
    </w:p>
    <w:p w14:paraId="42356538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type: oauth2</w:t>
      </w:r>
    </w:p>
    <w:p w14:paraId="1578E0F3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flows:</w:t>
      </w:r>
    </w:p>
    <w:p w14:paraId="595A8851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clientCredentials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</w:t>
      </w:r>
    </w:p>
    <w:p w14:paraId="012C748E" w14:textId="77777777" w:rsidR="00125579" w:rsidRPr="00125579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tokenUrl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: '{</w:t>
      </w:r>
      <w:proofErr w:type="spellStart"/>
      <w:r w:rsidRPr="00125579">
        <w:rPr>
          <w:rFonts w:ascii="Courier New" w:hAnsi="Courier New" w:cs="Courier New"/>
          <w:sz w:val="16"/>
          <w:szCs w:val="16"/>
        </w:rPr>
        <w:t>tokenUrl</w:t>
      </w:r>
      <w:proofErr w:type="spellEnd"/>
      <w:r w:rsidRPr="00125579">
        <w:rPr>
          <w:rFonts w:ascii="Courier New" w:hAnsi="Courier New" w:cs="Courier New"/>
          <w:sz w:val="16"/>
          <w:szCs w:val="16"/>
        </w:rPr>
        <w:t>}'</w:t>
      </w:r>
    </w:p>
    <w:p w14:paraId="6B752185" w14:textId="218018FF" w:rsidR="00C01D3D" w:rsidRPr="00840D11" w:rsidRDefault="00125579" w:rsidP="00125579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r w:rsidRPr="00125579">
        <w:rPr>
          <w:rFonts w:ascii="Courier New" w:hAnsi="Courier New" w:cs="Courier New"/>
          <w:sz w:val="16"/>
          <w:szCs w:val="16"/>
        </w:rPr>
        <w:t xml:space="preserve">          scopes: {}</w:t>
      </w:r>
      <w:r w:rsidR="00C01D3D" w:rsidRPr="00840D11">
        <w:rPr>
          <w:rFonts w:ascii="Courier New" w:hAnsi="Courier New" w:cs="Courier New"/>
          <w:sz w:val="16"/>
          <w:szCs w:val="16"/>
        </w:rPr>
        <w:t xml:space="preserve">  </w:t>
      </w:r>
    </w:p>
    <w:p w14:paraId="0793D352" w14:textId="77777777" w:rsidR="00C01D3D" w:rsidRDefault="00C01D3D" w:rsidP="00C01D3D">
      <w:pPr>
        <w:ind w:firstLine="284"/>
        <w:rPr>
          <w:rFonts w:ascii="Arial" w:hAnsi="Arial" w:cs="Arial"/>
          <w:sz w:val="28"/>
          <w:szCs w:val="28"/>
        </w:rPr>
      </w:pPr>
    </w:p>
    <w:p w14:paraId="4D1EA8C3" w14:textId="77777777" w:rsidR="00C01D3D" w:rsidRPr="001B1659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7481F49" w14:textId="77777777" w:rsidR="00C93D83" w:rsidRPr="00222249" w:rsidRDefault="00C93D83" w:rsidP="00222249"/>
    <w:sectPr w:rsidR="00C93D83" w:rsidRPr="0022224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4D2BE" w14:textId="77777777" w:rsidR="008570AD" w:rsidRDefault="008570AD">
      <w:r>
        <w:separator/>
      </w:r>
    </w:p>
  </w:endnote>
  <w:endnote w:type="continuationSeparator" w:id="0">
    <w:p w14:paraId="664D8B3B" w14:textId="77777777" w:rsidR="008570AD" w:rsidRDefault="0085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0A4C" w14:textId="77777777" w:rsidR="008570AD" w:rsidRDefault="008570AD">
      <w:r>
        <w:separator/>
      </w:r>
    </w:p>
  </w:footnote>
  <w:footnote w:type="continuationSeparator" w:id="0">
    <w:p w14:paraId="3AAA9866" w14:textId="77777777" w:rsidR="008570AD" w:rsidRDefault="0085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896"/>
    <w:rsid w:val="000B59EB"/>
    <w:rsid w:val="0010504F"/>
    <w:rsid w:val="00125579"/>
    <w:rsid w:val="001604A8"/>
    <w:rsid w:val="001B093A"/>
    <w:rsid w:val="001C5CF1"/>
    <w:rsid w:val="00214DF0"/>
    <w:rsid w:val="00222249"/>
    <w:rsid w:val="0025374B"/>
    <w:rsid w:val="00266561"/>
    <w:rsid w:val="00377536"/>
    <w:rsid w:val="0044235F"/>
    <w:rsid w:val="00445026"/>
    <w:rsid w:val="004721C0"/>
    <w:rsid w:val="00474486"/>
    <w:rsid w:val="004E2F92"/>
    <w:rsid w:val="0051513A"/>
    <w:rsid w:val="00622289"/>
    <w:rsid w:val="00653E2A"/>
    <w:rsid w:val="0069541A"/>
    <w:rsid w:val="006B341C"/>
    <w:rsid w:val="00780A06"/>
    <w:rsid w:val="00785301"/>
    <w:rsid w:val="00793D77"/>
    <w:rsid w:val="007E435E"/>
    <w:rsid w:val="00800092"/>
    <w:rsid w:val="00820C58"/>
    <w:rsid w:val="008240BB"/>
    <w:rsid w:val="0082707E"/>
    <w:rsid w:val="008570AD"/>
    <w:rsid w:val="008B4AAF"/>
    <w:rsid w:val="009158D2"/>
    <w:rsid w:val="009255E7"/>
    <w:rsid w:val="00982BA7"/>
    <w:rsid w:val="009A21B0"/>
    <w:rsid w:val="009D6992"/>
    <w:rsid w:val="00A0727A"/>
    <w:rsid w:val="00A34787"/>
    <w:rsid w:val="00A67DF1"/>
    <w:rsid w:val="00A73F5A"/>
    <w:rsid w:val="00AA3DBE"/>
    <w:rsid w:val="00AE35AD"/>
    <w:rsid w:val="00B41104"/>
    <w:rsid w:val="00B623A3"/>
    <w:rsid w:val="00BA4BE2"/>
    <w:rsid w:val="00BC1F09"/>
    <w:rsid w:val="00BD1620"/>
    <w:rsid w:val="00BD3FA1"/>
    <w:rsid w:val="00BF3721"/>
    <w:rsid w:val="00C01D3D"/>
    <w:rsid w:val="00C51380"/>
    <w:rsid w:val="00C601CB"/>
    <w:rsid w:val="00C86F41"/>
    <w:rsid w:val="00C87441"/>
    <w:rsid w:val="00C93D83"/>
    <w:rsid w:val="00CC4471"/>
    <w:rsid w:val="00D07287"/>
    <w:rsid w:val="00D12847"/>
    <w:rsid w:val="00D318B2"/>
    <w:rsid w:val="00D575E8"/>
    <w:rsid w:val="00E1464D"/>
    <w:rsid w:val="00E25D01"/>
    <w:rsid w:val="00EC22E4"/>
    <w:rsid w:val="00EC2912"/>
    <w:rsid w:val="00F21090"/>
    <w:rsid w:val="00F30FD1"/>
    <w:rsid w:val="00F431B2"/>
    <w:rsid w:val="00F56080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22224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892</Words>
  <Characters>13680</Characters>
  <Application>Microsoft Office Word</Application>
  <DocSecurity>0</DocSecurity>
  <Lines>114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4</cp:revision>
  <cp:lastPrinted>1899-12-31T23:00:00Z</cp:lastPrinted>
  <dcterms:created xsi:type="dcterms:W3CDTF">2025-02-07T11:01:00Z</dcterms:created>
  <dcterms:modified xsi:type="dcterms:W3CDTF">2025-02-10T12:39:00Z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